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AF906B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762F0F">
        <w:rPr>
          <w:b/>
          <w:i/>
          <w:noProof/>
          <w:sz w:val="28"/>
        </w:rPr>
        <w:t>236091</w:t>
      </w:r>
    </w:p>
    <w:p w14:paraId="7CB45193" w14:textId="73DDD85B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762F0F">
        <w:rPr>
          <w:b/>
          <w:noProof/>
          <w:sz w:val="24"/>
        </w:rPr>
        <w:t xml:space="preserve">                                      revision of </w:t>
      </w:r>
      <w:r w:rsidR="00762F0F" w:rsidRPr="00762F0F">
        <w:rPr>
          <w:b/>
          <w:noProof/>
          <w:sz w:val="24"/>
        </w:rPr>
        <w:t>S5-235517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57FD5" w:rsidR="001E41F3" w:rsidRPr="00FD4A50" w:rsidRDefault="00FD4A50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4A50">
              <w:rPr>
                <w:rFonts w:hint="eastAsia"/>
                <w:b/>
                <w:noProof/>
                <w:sz w:val="28"/>
              </w:rPr>
              <w:t>0</w:t>
            </w:r>
            <w:r w:rsidRPr="00FD4A50">
              <w:rPr>
                <w:b/>
                <w:noProof/>
                <w:sz w:val="28"/>
              </w:rPr>
              <w:t>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0D623" w:rsidR="001E41F3" w:rsidRPr="00410371" w:rsidRDefault="00D77EB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35237" w:rsidR="001E41F3" w:rsidRPr="00410371" w:rsidRDefault="00A21BCD" w:rsidP="00013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3E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6112DC" w:rsidR="00F25D98" w:rsidRDefault="0025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proofErr w:type="spellStart"/>
            <w:r w:rsidR="00B543F6">
              <w:t>DeterministicComm</w:t>
            </w:r>
            <w:proofErr w:type="spellEnd"/>
            <w:r w:rsidR="00B543F6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CDF93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62F0F">
              <w:rPr>
                <w:noProof/>
                <w:lang w:eastAsia="zh-CN"/>
              </w:rPr>
              <w:t xml:space="preserve">, </w:t>
            </w:r>
            <w:r w:rsidR="00762F0F" w:rsidRPr="00762F0F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8C72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D4A50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D4A5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69E36" w:rsidR="001E41F3" w:rsidRDefault="00013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A7A16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013EA7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proofErr w:type="spellStart"/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proofErr w:type="spellStart"/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proofErr w:type="spellStart"/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CD161" w14:textId="77777777" w:rsidR="00CB044E" w:rsidRDefault="00CB044E">
      <w:r>
        <w:separator/>
      </w:r>
    </w:p>
  </w:endnote>
  <w:endnote w:type="continuationSeparator" w:id="0">
    <w:p w14:paraId="5C6E3E38" w14:textId="77777777" w:rsidR="00CB044E" w:rsidRDefault="00CB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C66F8" w14:textId="77777777" w:rsidR="00CB044E" w:rsidRDefault="00CB044E">
      <w:r>
        <w:separator/>
      </w:r>
    </w:p>
  </w:footnote>
  <w:footnote w:type="continuationSeparator" w:id="0">
    <w:p w14:paraId="626A8E42" w14:textId="77777777" w:rsidR="00CB044E" w:rsidRDefault="00CB0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555C9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B7BF3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A08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2F0F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953E1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43F6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044E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77EBC"/>
    <w:rsid w:val="00D81D9E"/>
    <w:rsid w:val="00D9376A"/>
    <w:rsid w:val="00DA6D4E"/>
    <w:rsid w:val="00DE34CF"/>
    <w:rsid w:val="00E100B0"/>
    <w:rsid w:val="00E11B83"/>
    <w:rsid w:val="00E13F3D"/>
    <w:rsid w:val="00E20E8A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D4A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84EB6-83EE-451C-AB54-01A710C5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3</cp:revision>
  <cp:lastPrinted>1899-12-31T23:00:00Z</cp:lastPrinted>
  <dcterms:created xsi:type="dcterms:W3CDTF">2023-08-24T12:29:00Z</dcterms:created>
  <dcterms:modified xsi:type="dcterms:W3CDTF">2023-08-24T15:55:00Z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(3)sc0/MRRYvnevu250HxiJx4LhyyWEBRMLYQ3QQdgDlhowQ/Ob03Mw/Bmr8Y9VedY75+6WpEXQ
6qGgOvo9Xvl4QmO1spbr4XCvgnByvKW3iuquElacQqWv3WJq3c9NgPtP36CY7e7bD1WWyXXy
lVhWVzFBXHYxUrQ3MWvsfR3atxH+APx9bochAyAQ0kYP9woq0r+qgUJrskfGiL5QzKjp5s9j
lUIC9SNr+HMKntb5Vk</vt:lpwstr>
  </property>
  <property fmtid="{D5CDD505-2E9C-101B-9397-08002B2CF9AE}" pid="22" name="_2015_ms_pID_7253431">
    <vt:lpwstr>etwZiTcdhl6zv91NL8mdcReou8cF6xlroZUNDgYLoFWHyBK33WCU8k
a+TgZ/dVysdJtu/ZPJPJDpx714msf+8Lvk2Hf3nx/CMpT/hOQBWqOLHBQ97Pwm/dXOtUKZll
VZMv25458EbxrIpUWTbd0Pt6TeQcE3CRLSOpNuVzqipcUPFU9zWPsp8RKp274Xw1TlgQ5GKL
ecKerlPwQTHBn038EgQNkzfcNoOVeIxlVMpE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